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7AD9" w:rsidRDefault="00087AD9" w:rsidP="00A75E6B"/>
    <w:p w:rsidR="00A75E6B" w:rsidRPr="00046448" w:rsidRDefault="00A75E6B" w:rsidP="00A75E6B">
      <w:pPr>
        <w:rPr>
          <w:b/>
          <w:sz w:val="24"/>
        </w:rPr>
      </w:pPr>
      <w:r w:rsidRPr="00046448">
        <w:rPr>
          <w:b/>
          <w:noProof/>
          <w:sz w:val="24"/>
          <w:lang w:eastAsia="en-AU"/>
        </w:rPr>
        <w:drawing>
          <wp:anchor distT="0" distB="0" distL="114300" distR="114300" simplePos="0" relativeHeight="251660288" behindDoc="0" locked="0" layoutInCell="1" allowOverlap="1" wp14:anchorId="3E89501F" wp14:editId="34D37AB9">
            <wp:simplePos x="0" y="0"/>
            <wp:positionH relativeFrom="column">
              <wp:posOffset>0</wp:posOffset>
            </wp:positionH>
            <wp:positionV relativeFrom="paragraph">
              <wp:posOffset>167640</wp:posOffset>
            </wp:positionV>
            <wp:extent cx="4570354" cy="30632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ackgroundRemoval t="3400" b="97000" l="4558" r="92493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570354" cy="30632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="00BE3B6E" w:rsidRPr="00046448">
        <w:rPr>
          <w:b/>
          <w:sz w:val="24"/>
        </w:rPr>
        <w:t>Nuytsia</w:t>
      </w:r>
      <w:proofErr w:type="spellEnd"/>
      <w:r w:rsidR="00BE3B6E" w:rsidRPr="00046448">
        <w:rPr>
          <w:b/>
          <w:sz w:val="24"/>
        </w:rPr>
        <w:t xml:space="preserve"> Floribunda (aka Western Australian Christmas Trees)</w:t>
      </w:r>
      <w:r w:rsidR="00046448" w:rsidRPr="00046448">
        <w:rPr>
          <w:b/>
          <w:sz w:val="24"/>
        </w:rPr>
        <w:t xml:space="preserve"> for ideas for Sabina River Estate Logo</w:t>
      </w:r>
    </w:p>
    <w:p w:rsidR="00A75E6B" w:rsidRDefault="00A75E6B" w:rsidP="00A75E6B"/>
    <w:p w:rsidR="00A75E6B" w:rsidRDefault="00A75E6B" w:rsidP="00A75E6B"/>
    <w:p w:rsidR="00A75E6B" w:rsidRDefault="00A75E6B" w:rsidP="00A75E6B"/>
    <w:p w:rsidR="00A75E6B" w:rsidRDefault="00A75E6B" w:rsidP="00A75E6B"/>
    <w:p w:rsidR="00A75E6B" w:rsidRDefault="00A75E6B" w:rsidP="00A75E6B"/>
    <w:p w:rsidR="00A75E6B" w:rsidRDefault="00A75E6B" w:rsidP="00A75E6B"/>
    <w:p w:rsidR="00AA4CBD" w:rsidRDefault="00AA4CBD" w:rsidP="00AA4CBD">
      <w:pPr>
        <w:jc w:val="center"/>
      </w:pPr>
    </w:p>
    <w:p w:rsidR="008A344F" w:rsidRDefault="00BE3B6E" w:rsidP="00AA4CBD">
      <w:pPr>
        <w:jc w:val="center"/>
      </w:pPr>
      <w:r>
        <w:rPr>
          <w:noProof/>
          <w:lang w:eastAsia="en-AU"/>
        </w:rPr>
        <w:drawing>
          <wp:inline distT="0" distB="0" distL="0" distR="0" wp14:anchorId="19F110CF" wp14:editId="501E90FE">
            <wp:extent cx="4976335" cy="3319783"/>
            <wp:effectExtent l="0" t="0" r="0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69664" cy="3315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87AD9" w:rsidRDefault="00D07CA2" w:rsidP="00AA4CBD">
      <w:pPr>
        <w:jc w:val="center"/>
      </w:pPr>
      <w:r>
        <w:rPr>
          <w:noProof/>
          <w:lang w:eastAsia="en-AU"/>
        </w:rPr>
        <w:drawing>
          <wp:inline distT="0" distB="0" distL="0" distR="0" wp14:anchorId="6752EA5F" wp14:editId="72F62157">
            <wp:extent cx="4389120" cy="3307080"/>
            <wp:effectExtent l="0" t="0" r="0" b="762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389120" cy="330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07CA2" w:rsidRDefault="00D07CA2" w:rsidP="00AA4CBD">
      <w:pPr>
        <w:jc w:val="center"/>
      </w:pPr>
      <w:r>
        <w:rPr>
          <w:noProof/>
          <w:lang w:eastAsia="en-AU"/>
        </w:rPr>
        <w:lastRenderedPageBreak/>
        <w:drawing>
          <wp:inline distT="0" distB="0" distL="0" distR="0" wp14:anchorId="0DFBA1B7" wp14:editId="4FB2EA50">
            <wp:extent cx="4015740" cy="3688080"/>
            <wp:effectExtent l="0" t="0" r="3810" b="762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015740" cy="368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3B6E" w:rsidRDefault="00BE3B6E" w:rsidP="00AA4CBD">
      <w:pPr>
        <w:jc w:val="center"/>
      </w:pPr>
      <w:r>
        <w:rPr>
          <w:noProof/>
          <w:lang w:eastAsia="en-AU"/>
        </w:rPr>
        <w:drawing>
          <wp:inline distT="0" distB="0" distL="0" distR="0">
            <wp:extent cx="6645910" cy="4987597"/>
            <wp:effectExtent l="0" t="0" r="2540" b="3810"/>
            <wp:docPr id="8" name="Picture 8" descr="Image result for nuytsia floribun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mage result for nuytsia floribunda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9875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3B6E" w:rsidRDefault="00BE3B6E" w:rsidP="00AA4CBD">
      <w:pPr>
        <w:jc w:val="center"/>
      </w:pPr>
      <w:r>
        <w:rPr>
          <w:noProof/>
          <w:lang w:eastAsia="en-AU"/>
        </w:rPr>
        <w:lastRenderedPageBreak/>
        <w:drawing>
          <wp:inline distT="0" distB="0" distL="0" distR="0">
            <wp:extent cx="6645910" cy="4984433"/>
            <wp:effectExtent l="0" t="0" r="2540" b="6985"/>
            <wp:docPr id="13" name="Picture 13" descr="Image result for nuytsia floribun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Image result for nuytsia floribunda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49844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3B6E" w:rsidRDefault="00046448" w:rsidP="00AA4CBD">
      <w:pPr>
        <w:jc w:val="center"/>
      </w:pPr>
      <w:r>
        <w:rPr>
          <w:noProof/>
          <w:lang w:eastAsia="en-AU"/>
        </w:rPr>
        <w:drawing>
          <wp:inline distT="0" distB="0" distL="0" distR="0">
            <wp:extent cx="4381500" cy="4381500"/>
            <wp:effectExtent l="0" t="0" r="0" b="0"/>
            <wp:docPr id="14" name="Picture 14" descr="Image result for nuytsia floribun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Image result for nuytsia floribunda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1500" cy="4381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6448" w:rsidRDefault="00046448" w:rsidP="00AA4CBD">
      <w:pPr>
        <w:jc w:val="center"/>
      </w:pPr>
      <w:proofErr w:type="spellStart"/>
      <w:r>
        <w:lastRenderedPageBreak/>
        <w:t>Nuytsia</w:t>
      </w:r>
      <w:proofErr w:type="spellEnd"/>
      <w:r>
        <w:t xml:space="preserve"> Floribunda and Native Grass Trees</w:t>
      </w:r>
    </w:p>
    <w:p w:rsidR="00046448" w:rsidRDefault="00046448" w:rsidP="00AA4CBD">
      <w:pPr>
        <w:jc w:val="center"/>
        <w:rPr>
          <w:noProof/>
          <w:lang w:eastAsia="en-AU"/>
        </w:rPr>
      </w:pPr>
      <w:r>
        <w:rPr>
          <w:noProof/>
          <w:lang w:eastAsia="en-AU"/>
        </w:rPr>
        <w:drawing>
          <wp:inline distT="0" distB="0" distL="0" distR="0">
            <wp:extent cx="6645910" cy="3881211"/>
            <wp:effectExtent l="0" t="0" r="2540" b="5080"/>
            <wp:docPr id="16" name="Picture 16" descr="Image result for nuytsia floribunda and grass tre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Image result for nuytsia floribunda and grass trees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881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46448" w:rsidRDefault="00046448" w:rsidP="00AA4CBD">
      <w:pPr>
        <w:jc w:val="center"/>
      </w:pPr>
    </w:p>
    <w:p w:rsidR="00046448" w:rsidRDefault="00046448" w:rsidP="00AA4CBD">
      <w:pPr>
        <w:jc w:val="center"/>
      </w:pPr>
      <w:bookmarkStart w:id="0" w:name="_GoBack"/>
      <w:bookmarkEnd w:id="0"/>
    </w:p>
    <w:sectPr w:rsidR="00046448" w:rsidSect="00AA4CB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BEE5170"/>
    <w:multiLevelType w:val="hybridMultilevel"/>
    <w:tmpl w:val="00504520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4CBD"/>
    <w:rsid w:val="00046448"/>
    <w:rsid w:val="00087AD9"/>
    <w:rsid w:val="0027758B"/>
    <w:rsid w:val="002B1163"/>
    <w:rsid w:val="003739C6"/>
    <w:rsid w:val="003E5C39"/>
    <w:rsid w:val="008A344F"/>
    <w:rsid w:val="008B7A4B"/>
    <w:rsid w:val="00977285"/>
    <w:rsid w:val="00A75E6B"/>
    <w:rsid w:val="00A95084"/>
    <w:rsid w:val="00AA4CBD"/>
    <w:rsid w:val="00AB7CB2"/>
    <w:rsid w:val="00BE3B6E"/>
    <w:rsid w:val="00D07CA2"/>
    <w:rsid w:val="00D20A7F"/>
    <w:rsid w:val="00E27090"/>
    <w:rsid w:val="00E40E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A4C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4CB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D20A7F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A4CB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A4CBD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D20A7F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12" Type="http://schemas.openxmlformats.org/officeDocument/2006/relationships/image" Target="media/image6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5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4566C74F</Template>
  <TotalTime>18</TotalTime>
  <Pages>4</Pages>
  <Words>24</Words>
  <Characters>142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The Department of Education</Company>
  <LinksUpToDate>false</LinksUpToDate>
  <CharactersWithSpaces>165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MOYLE Jennifer</dc:creator>
  <cp:lastModifiedBy>MOYLE Jennifer</cp:lastModifiedBy>
  <cp:revision>3</cp:revision>
  <cp:lastPrinted>2018-05-22T19:07:00Z</cp:lastPrinted>
  <dcterms:created xsi:type="dcterms:W3CDTF">2018-06-20T11:15:00Z</dcterms:created>
  <dcterms:modified xsi:type="dcterms:W3CDTF">2018-06-20T11:35:00Z</dcterms:modified>
</cp:coreProperties>
</file>